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F20D77">
      <w:pPr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绛县农业农村局</w:t>
      </w:r>
    </w:p>
    <w:p w14:paraId="12829C0D"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行政征收征用类</w:t>
      </w:r>
      <w:r>
        <w:rPr>
          <w:rFonts w:hint="eastAsia" w:ascii="黑体" w:hAnsi="黑体" w:eastAsia="黑体" w:cs="黑体"/>
          <w:sz w:val="40"/>
          <w:szCs w:val="40"/>
        </w:rPr>
        <w:t>廉政风险防控图</w:t>
      </w:r>
    </w:p>
    <w:p w14:paraId="46E9C9D2">
      <w:pPr>
        <w:rPr>
          <w:rFonts w:hint="eastAsia" w:ascii="宋体" w:hAnsi="宋体" w:cs="宋体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198120</wp:posOffset>
                </wp:positionV>
                <wp:extent cx="1943100" cy="495300"/>
                <wp:effectExtent l="8890" t="5080" r="10160" b="13970"/>
                <wp:wrapNone/>
                <wp:docPr id="379" name="流程图: 准备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495300"/>
                        </a:xfrm>
                        <a:prstGeom prst="flowChartPreparation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29F006B">
                            <w:pPr>
                              <w:spacing w:before="156" w:beforeLines="5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申请人提出申请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7" type="#_x0000_t117" style="position:absolute;left:0pt;margin-left:162pt;margin-top:15.6pt;height:39pt;width:153pt;z-index:251682816;mso-width-relative:page;mso-height-relative:page;" filled="f" stroked="t" coordsize="21600,21600" o:gfxdata="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gOBfXYAAAACgEA&#10;AA8AAAAAAAAAAQAgAAAAIgAAAGRycy9kb3ducmV2LnhtbFBLAQIUABQAAAAIAIdO4kBRyl5+GgIA&#10;AB8EAAAOAAAAAAAAAAEAIAAAACcBAABkcnMvZTJvRG9jLnhtbFBLBQYAAAAABgAGAFkBAACzBQAA&#10;AAA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 w14:paraId="429F006B">
                      <w:pPr>
                        <w:spacing w:before="156" w:beforeLines="5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申请人提出申请</w:t>
                      </w:r>
                    </w:p>
                  </w:txbxContent>
                </v:textbox>
              </v:shape>
            </w:pict>
          </mc:Fallback>
        </mc:AlternateContent>
      </w:r>
    </w:p>
    <w:p w14:paraId="14F854C2">
      <w:pPr>
        <w:rPr>
          <w:rFonts w:hint="eastAsia"/>
        </w:rPr>
      </w:pPr>
    </w:p>
    <w:p w14:paraId="2A0337A3"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99060</wp:posOffset>
                </wp:positionV>
                <wp:extent cx="1905" cy="990600"/>
                <wp:effectExtent l="38100" t="0" r="36195" b="0"/>
                <wp:wrapNone/>
                <wp:docPr id="171" name="直接箭头连接符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9906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3.85pt;margin-top:7.8pt;height:78pt;width:0.15pt;z-index:251677696;mso-width-relative:page;mso-height-relative:page;" filled="f" stroked="t" coordsize="21600,21600" o:gfxdata="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/E0619kAAAAKAQAADwAAAAAAAAAB&#10;ACAAAAAiAAAAZHJzL2Rvd25yZXYueG1sUEsBAhQAFAAAAAgAh07iQDYesC4PAgAAAAQAAA4AAAAA&#10;AAAAAQAgAAAAKAEAAGRycy9lMm9Eb2MueG1sUEsFBgAAAAAGAAYAWQEAAKk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 w14:paraId="61DB2D1A"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4214495</wp:posOffset>
                </wp:positionH>
                <wp:positionV relativeFrom="paragraph">
                  <wp:posOffset>177800</wp:posOffset>
                </wp:positionV>
                <wp:extent cx="1592580" cy="1624330"/>
                <wp:effectExtent l="4445" t="4445" r="22225" b="9525"/>
                <wp:wrapNone/>
                <wp:docPr id="172" name="文本框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2580" cy="162433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13FBB32"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1.建立受理单制度。</w:t>
                            </w:r>
                          </w:p>
                          <w:p w14:paraId="685AABB1"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2.严格履行服务承诺制度，做到首问负责和一次性告知。</w:t>
                            </w:r>
                          </w:p>
                          <w:p w14:paraId="5D948994"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3.政务公开，明确工作程序、时限等，按照项目核准规定办理。</w:t>
                            </w:r>
                          </w:p>
                          <w:p w14:paraId="0C3CCCDC"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4.内部监督检查、投诉举报受理。</w:t>
                            </w:r>
                          </w:p>
                          <w:p w14:paraId="34509E5B">
                            <w:pPr>
                              <w:spacing w:line="240" w:lineRule="exact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晁红霞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1.85pt;margin-top:14pt;height:127.9pt;width:125.4pt;z-index:251672576;mso-width-relative:page;mso-height-relative:page;" filled="f" stroked="t" coordsize="21600,21600" o:gfxdata="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aKDc&#10;ktgAAAAKAQAADwAAAAAAAAABACAAAAAiAAAAZHJzL2Rvd25yZXYueG1sUEsBAhQAFAAAAAgAh07i&#10;QKQfGZ4iAgAARgQAAA4AAAAAAAAAAQAgAAAAJwEAAGRycy9lMm9Eb2MueG1sUEsFBgAAAAAGAAYA&#10;WQEAALsFAAAAAA=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 w14:paraId="213FBB32"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1.建立受理单制度。</w:t>
                      </w:r>
                    </w:p>
                    <w:p w14:paraId="685AABB1"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2.严格履行服务承诺制度，做到首问负责和一次性告知。</w:t>
                      </w:r>
                    </w:p>
                    <w:p w14:paraId="5D948994"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3.政务公开，明确工作程序、时限等，按照项目核准规定办理。</w:t>
                      </w:r>
                    </w:p>
                    <w:p w14:paraId="0C3CCCDC"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4.内部监督检查、投诉举报受理。</w:t>
                      </w:r>
                    </w:p>
                    <w:p w14:paraId="34509E5B">
                      <w:pPr>
                        <w:spacing w:line="240" w:lineRule="exact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晁红霞</w:t>
                      </w:r>
                    </w:p>
                  </w:txbxContent>
                </v:textbox>
              </v:shape>
            </w:pict>
          </mc:Fallback>
        </mc:AlternateContent>
      </w:r>
    </w:p>
    <w:p w14:paraId="7E521688">
      <w:pPr>
        <w:rPr>
          <w:rFonts w:hint="eastAsia"/>
        </w:rPr>
      </w:pPr>
    </w:p>
    <w:p w14:paraId="0CB4A10B"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14605</wp:posOffset>
                </wp:positionV>
                <wp:extent cx="1591310" cy="1151890"/>
                <wp:effectExtent l="5080" t="4445" r="22860" b="5715"/>
                <wp:wrapNone/>
                <wp:docPr id="175" name="文本框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15189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184D730"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1.故意刁难申请人。</w:t>
                            </w:r>
                          </w:p>
                          <w:p w14:paraId="1B947713"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2.不按规定程序受理。</w:t>
                            </w:r>
                          </w:p>
                          <w:p w14:paraId="4691E6E5"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3.无原因超时办理。</w:t>
                            </w:r>
                          </w:p>
                          <w:p w14:paraId="09B5D9AE"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4.不能一次告知所需材料。</w:t>
                            </w:r>
                          </w:p>
                          <w:p w14:paraId="1E127B20"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5.不严格审查或故意让虚假资料通过。</w:t>
                            </w:r>
                          </w:p>
                          <w:p w14:paraId="36E23F7C"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风险等级：中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7pt;margin-top:1.15pt;height:90.7pt;width:125.3pt;z-index:251671552;mso-width-relative:page;mso-height-relative:page;" filled="f" stroked="t" coordsize="21600,21600" o:gfxdata="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VmqWydYA&#10;AAAIAQAADwAAAAAAAAABACAAAAAiAAAAZHJzL2Rvd25yZXYueG1sUEsBAhQAFAAAAAgAh07iQDFW&#10;vbghAgAARgQAAA4AAAAAAAAAAQAgAAAAJQEAAGRycy9lMm9Eb2MueG1sUEsFBgAAAAAGAAYAWQEA&#10;ALgFAAAAAA=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 w14:paraId="1184D730"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1.故意刁难申请人。</w:t>
                      </w:r>
                    </w:p>
                    <w:p w14:paraId="1B947713"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2.不按规定程序受理。</w:t>
                      </w:r>
                    </w:p>
                    <w:p w14:paraId="4691E6E5"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3.无原因超时办理。</w:t>
                      </w:r>
                    </w:p>
                    <w:p w14:paraId="09B5D9AE"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4.不能一次告知所需材料。</w:t>
                      </w:r>
                    </w:p>
                    <w:p w14:paraId="1E127B20"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5.不严格审查或故意让虚假资料通过。</w:t>
                      </w:r>
                    </w:p>
                    <w:p w14:paraId="36E23F7C"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风险等级：中</w:t>
                      </w:r>
                    </w:p>
                  </w:txbxContent>
                </v:textbox>
              </v:shape>
            </w:pict>
          </mc:Fallback>
        </mc:AlternateContent>
      </w:r>
    </w:p>
    <w:p w14:paraId="4D4F6408">
      <w:pPr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3399790</wp:posOffset>
                </wp:positionH>
                <wp:positionV relativeFrom="paragraph">
                  <wp:posOffset>99060</wp:posOffset>
                </wp:positionV>
                <wp:extent cx="753110" cy="300990"/>
                <wp:effectExtent l="0" t="0" r="0" b="0"/>
                <wp:wrapNone/>
                <wp:docPr id="174" name="文本框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05D73EA6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7.7pt;margin-top:7.8pt;height:23.7pt;width:59.3pt;z-index:251674624;mso-width-relative:page;mso-height-relative:page;" filled="f" stroked="f" coordsize="21600,21600" o:gfxdata="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2e95G1wAAAAkBAAAPAAAAAAAAAAEAIAAAACIAAABk&#10;cnMvZG93bnJldi54bWxQSwECFAAUAAAACACHTuJAjG1mjc4BAACOAwAADgAAAAAAAAABACAAAAAm&#10;AQAAZHJzL2Uyb0RvYy54bWxQSwUGAAAAAAYABgBZAQAAZgU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 w14:paraId="05D73EA6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99060</wp:posOffset>
                </wp:positionV>
                <wp:extent cx="618490" cy="296545"/>
                <wp:effectExtent l="0" t="0" r="0" b="0"/>
                <wp:wrapNone/>
                <wp:docPr id="173" name="文本框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695D7255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7.8pt;height:23.35pt;width:48.7pt;z-index:251673600;mso-width-relative:page;mso-height-relative:page;" filled="f" stroked="f" coordsize="21600,21600" o:gfxdata="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3S1ZEtgAAAAJAQAADwAAAAAAAAABACAAAAAiAAAA&#10;ZHJzL2Rvd25yZXYueG1sUEsBAhQAFAAAAAgAh07iQIEj3pnOAQAAjgMAAA4AAAAAAAAAAQAgAAAA&#10;JwEAAGRycy9lMm9Eb2MueG1sUEsFBgAAAAAGAAYAWQEAAGcFAAAAAA=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 w14:paraId="695D7255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 w14:paraId="6950AFAF"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3433445</wp:posOffset>
                </wp:positionH>
                <wp:positionV relativeFrom="paragraph">
                  <wp:posOffset>198120</wp:posOffset>
                </wp:positionV>
                <wp:extent cx="737235" cy="635"/>
                <wp:effectExtent l="0" t="37465" r="5715" b="38100"/>
                <wp:wrapNone/>
                <wp:docPr id="176" name="直接连接符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23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.35pt;margin-top:15.6pt;height:0.05pt;width:58.05pt;z-index:251675648;mso-width-relative:page;mso-height-relative:page;" filled="f" stroked="t" coordsize="21600,21600" o:gfxdata="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PwAAt2gAAAAkBAAAPAAAAAAAAAAEAIAAAACIAAABkcnMvZG93&#10;bnJldi54bWxQSwECFAAUAAAACACHTuJAcOWGJP4BAADtAwAADgAAAAAAAAABACAAAAAp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72390</wp:posOffset>
                </wp:positionV>
                <wp:extent cx="971550" cy="323850"/>
                <wp:effectExtent l="4445" t="4445" r="14605" b="14605"/>
                <wp:wrapNone/>
                <wp:docPr id="170" name="矩形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10C7585"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3.5pt;margin-top:5.7pt;height:25.5pt;width:76.5pt;z-index:251670528;mso-width-relative:page;mso-height-relative:page;" fillcolor="#FFFFFF" filled="t" stroked="t" coordsize="21600,21600" o:gfxdata="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qgPyvYAAAACQEAAA8AAAAAAAAAAQAgAAAAIgAAAGRycy9kb3du&#10;cmV2LnhtbFBLAQIUABQAAAAIAIdO4kAWt0dV/wEAACwEAAAOAAAAAAAAAAEAIAAAACc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10C7585"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szCs w:val="21"/>
                          <w:lang w:val="zh-CN"/>
                        </w:rPr>
                      </w:pPr>
                      <w:r>
                        <w:rPr>
                          <w:rFonts w:hint="eastAsia"/>
                        </w:rPr>
                        <w:t>受理</w:t>
                      </w:r>
                    </w:p>
                  </w:txbxContent>
                </v:textbox>
              </v:rect>
            </w:pict>
          </mc:Fallback>
        </mc:AlternateContent>
      </w:r>
    </w:p>
    <w:p w14:paraId="5D03175D"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0</wp:posOffset>
                </wp:positionV>
                <wp:extent cx="737870" cy="5080"/>
                <wp:effectExtent l="0" t="33655" r="5080" b="37465"/>
                <wp:wrapNone/>
                <wp:docPr id="177" name="直接连接符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50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5pt;margin-top:0pt;height:0.4pt;width:58.1pt;z-index:251676672;mso-width-relative:page;mso-height-relative:page;" filled="f" stroked="t" coordsize="21600,21600" o:gfxdata="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K1IFPTXAAAABQEAAA8AAAAAAAAAAQAgAAAAIgAA&#10;AGRycy9kb3ducmV2LnhtbFBLAQIUABQAAAAIAIdO4kDml++/CQIAAPgDAAAOAAAAAAAAAAEAIAAA&#10;ACYBAABkcnMvZTJvRG9jLnhtbFBLBQYAAAAABgAGAFkBAACh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70135AC1"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0</wp:posOffset>
                </wp:positionV>
                <wp:extent cx="1905" cy="1386840"/>
                <wp:effectExtent l="38100" t="0" r="36195" b="3810"/>
                <wp:wrapNone/>
                <wp:docPr id="178" name="直接箭头连接符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13868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3.85pt;margin-top:0pt;height:109.2pt;width:0.15pt;z-index:251678720;mso-width-relative:page;mso-height-relative:page;" filled="f" stroked="t" coordsize="21600,21600" o:gfxdata="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17J502AAAAAgBAAAPAAAAAAAA&#10;AAEAIAAAACIAAABkcnMvZG93bnJldi54bWxQSwECFAAUAAAACACHTuJAaKv44hICAAABBAAADgAA&#10;AAAAAAABACAAAAAnAQAAZHJzL2Uyb0RvYy54bWxQSwUGAAAAAAYABgBZAQAAqw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 w14:paraId="4E27C183">
      <w:pPr>
        <w:rPr>
          <w:rFonts w:hint="eastAsia"/>
        </w:rPr>
      </w:pPr>
    </w:p>
    <w:p w14:paraId="7151D3FA">
      <w:pPr>
        <w:rPr>
          <w:rFonts w:hint="eastAsia"/>
        </w:rPr>
      </w:pPr>
    </w:p>
    <w:p w14:paraId="061F9E3A">
      <w:pPr>
        <w:rPr>
          <w:rFonts w:hint="eastAsia"/>
        </w:rPr>
      </w:pPr>
    </w:p>
    <w:p w14:paraId="6C882A3D"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4211320</wp:posOffset>
                </wp:positionH>
                <wp:positionV relativeFrom="paragraph">
                  <wp:posOffset>144780</wp:posOffset>
                </wp:positionV>
                <wp:extent cx="1617980" cy="1320165"/>
                <wp:effectExtent l="4445" t="5080" r="15875" b="8255"/>
                <wp:wrapNone/>
                <wp:docPr id="179" name="文本框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7980" cy="132016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F36510C"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1.量化审查标准，执行回避制度。</w:t>
                            </w:r>
                          </w:p>
                          <w:p w14:paraId="005D3E29"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2.实行审批留痕制度。</w:t>
                            </w:r>
                          </w:p>
                          <w:p w14:paraId="57547988"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3.定期抽查、集体评议。</w:t>
                            </w:r>
                          </w:p>
                          <w:p w14:paraId="1DACE843"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4.加强纪检监察。</w:t>
                            </w:r>
                          </w:p>
                          <w:p w14:paraId="02700752"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5.设立举报电话、举报箱和信访受理。</w:t>
                            </w:r>
                          </w:p>
                          <w:p w14:paraId="430A3167"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晁红霞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1.6pt;margin-top:11.4pt;height:103.95pt;width:127.4pt;z-index:251664384;mso-width-relative:page;mso-height-relative:page;" filled="f" stroked="t" coordsize="21600,21600" o:gfxdata="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xdyw12AAA&#10;AAoBAAAPAAAAAAAAAAEAIAAAACIAAABkcnMvZG93bnJldi54bWxQSwECFAAUAAAACACHTuJAQQbC&#10;3R4CAABGBAAADgAAAAAAAAABACAAAAAnAQAAZHJzL2Uyb0RvYy54bWxQSwUGAAAAAAYABgBZAQAA&#10;twU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 w14:paraId="1F36510C"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1.量化审查标准，执行回避制度。</w:t>
                      </w:r>
                    </w:p>
                    <w:p w14:paraId="005D3E29"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2.实行审批留痕制度。</w:t>
                      </w:r>
                    </w:p>
                    <w:p w14:paraId="57547988"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3.定期抽查、集体评议。</w:t>
                      </w:r>
                    </w:p>
                    <w:p w14:paraId="1DACE843"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4.加强纪检监察。</w:t>
                      </w:r>
                    </w:p>
                    <w:p w14:paraId="02700752"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5.设立举报电话、举报箱和信访受理。</w:t>
                      </w:r>
                    </w:p>
                    <w:p w14:paraId="430A3167"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晁红霞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0</wp:posOffset>
                </wp:positionV>
                <wp:extent cx="1591310" cy="1485900"/>
                <wp:effectExtent l="4445" t="4445" r="23495" b="14605"/>
                <wp:wrapNone/>
                <wp:docPr id="180" name="文本框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4859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E087702"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1.擅自增加或减少审查条件、程序。</w:t>
                            </w:r>
                          </w:p>
                          <w:p w14:paraId="03F6B518"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2.对申报材料的审核把关不严，对重大质疑点，疏忽或故意隐瞒。</w:t>
                            </w:r>
                          </w:p>
                          <w:p w14:paraId="35278A87"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3.无原因超时办理。</w:t>
                            </w:r>
                          </w:p>
                          <w:p w14:paraId="0DEE78B8"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4.故意刁难，附加有偿服务或指定中介服务。</w:t>
                            </w:r>
                          </w:p>
                          <w:p w14:paraId="7D0659E2"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风险等级：高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7pt;margin-top:0pt;height:117pt;width:125.3pt;z-index:251662336;mso-width-relative:page;mso-height-relative:page;" filled="f" stroked="t" coordsize="21600,21600" o:gfxdata="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5N9tZNQAAAAH&#10;AQAADwAAAAAAAAABACAAAAAiAAAAZHJzL2Rvd25yZXYueG1sUEsBAhQAFAAAAAgAh07iQMgA/fcg&#10;AgAARgQAAA4AAAAAAAAAAQAgAAAAIwEAAGRycy9lMm9Eb2MueG1sUEsFBgAAAAAGAAYAWQEAALUF&#10;AAAAAA=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 w14:paraId="7E087702"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1.擅自增加或减少审查条件、程序。</w:t>
                      </w:r>
                    </w:p>
                    <w:p w14:paraId="03F6B518"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2.对申报材料的审核把关不严，对重大质疑点，疏忽或故意隐瞒。</w:t>
                      </w:r>
                    </w:p>
                    <w:p w14:paraId="35278A87"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3.无原因超时办理。</w:t>
                      </w:r>
                    </w:p>
                    <w:p w14:paraId="0DEE78B8"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4.故意刁难，附加有偿服务或指定中介服务。</w:t>
                      </w:r>
                    </w:p>
                    <w:p w14:paraId="7D0659E2"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风险等级：高</w:t>
                      </w:r>
                    </w:p>
                  </w:txbxContent>
                </v:textbox>
              </v:shape>
            </w:pict>
          </mc:Fallback>
        </mc:AlternateContent>
      </w:r>
    </w:p>
    <w:p w14:paraId="1D8B80D8">
      <w:pPr>
        <w:rPr>
          <w:rFonts w:hint="eastAsia"/>
        </w:rPr>
      </w:pPr>
    </w:p>
    <w:p w14:paraId="58747F7C">
      <w:pPr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99060</wp:posOffset>
                </wp:positionV>
                <wp:extent cx="618490" cy="296545"/>
                <wp:effectExtent l="0" t="0" r="0" b="0"/>
                <wp:wrapNone/>
                <wp:docPr id="181" name="文本框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5564A18F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7.8pt;height:23.35pt;width:48.7pt;z-index:251666432;mso-width-relative:page;mso-height-relative:page;" filled="f" stroked="f" coordsize="21600,21600" o:gfxdata="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dLVkS2AAAAAkBAAAPAAAAAAAAAAEAIAAAACIAAABk&#10;cnMvZG93bnJldi54bWxQSwECFAAUAAAACACHTuJAV3wnR80BAACOAwAADgAAAAAAAAABACAAAAAn&#10;AQAAZHJzL2Uyb0RvYy54bWxQSwUGAAAAAAYABgBZAQAAZgU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 w14:paraId="5564A18F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99060</wp:posOffset>
                </wp:positionV>
                <wp:extent cx="753110" cy="300990"/>
                <wp:effectExtent l="0" t="0" r="0" b="0"/>
                <wp:wrapNone/>
                <wp:docPr id="182" name="文本框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356A7EFC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0pt;margin-top:7.8pt;height:23.7pt;width:59.3pt;z-index:251668480;mso-width-relative:page;mso-height-relative:page;" filled="f" stroked="f" coordsize="21600,21600" o:gfxdata="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inA+91gAAAAkBAAAPAAAAAAAAAAEAIAAAACIAAABk&#10;cnMvZG93bnJldi54bWxQSwECFAAUAAAACACHTuJAWIVVSM8BAACOAwAADgAAAAAAAAABACAAAAAl&#10;AQAAZHJzL2Uyb0RvYy54bWxQSwUGAAAAAAYABgBZAQAAZgU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 w14:paraId="356A7EFC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 w14:paraId="4DA3D142"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0</wp:posOffset>
                </wp:positionV>
                <wp:extent cx="972185" cy="323850"/>
                <wp:effectExtent l="4445" t="4445" r="13970" b="14605"/>
                <wp:wrapNone/>
                <wp:docPr id="183" name="矩形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ADE0D47"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审查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8pt;margin-top:0pt;height:25.5pt;width:76.55pt;z-index:251665408;mso-width-relative:page;mso-height-relative:page;" fillcolor="#FFFFFF" filled="t" stroked="t" coordsize="21600,21600" o:gfxdata="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HWo5htYAAAAHAQAADwAAAAAAAAABACAAAAAiAAAAZHJzL2Rv&#10;d25yZXYueG1sUEsBAhQAFAAAAAgAh07iQMDyvpoDAgAALAQAAA4AAAAAAAAAAQAgAAAAJQ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ADE0D47"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szCs w:val="21"/>
                          <w:lang w:val="zh-CN"/>
                        </w:rPr>
                      </w:pPr>
                      <w:r>
                        <w:rPr>
                          <w:rFonts w:hint="eastAsia"/>
                        </w:rPr>
                        <w:t>审查</w:t>
                      </w:r>
                    </w:p>
                  </w:txbxContent>
                </v:textbox>
              </v:rect>
            </w:pict>
          </mc:Fallback>
        </mc:AlternateContent>
      </w:r>
    </w:p>
    <w:p w14:paraId="644EA329"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3491230</wp:posOffset>
                </wp:positionH>
                <wp:positionV relativeFrom="paragraph">
                  <wp:posOffset>0</wp:posOffset>
                </wp:positionV>
                <wp:extent cx="737870" cy="1905"/>
                <wp:effectExtent l="0" t="36195" r="5080" b="38100"/>
                <wp:wrapNone/>
                <wp:docPr id="184" name="直接连接符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87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9pt;margin-top:0pt;height:0.15pt;width:58.1pt;z-index:251669504;mso-width-relative:page;mso-height-relative:page;" filled="f" stroked="t" coordsize="21600,21600" o:gfxdata="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LHfhG3XAAAABQEAAA8AAAAAAAAAAQAgAAAAIgAAAGRycy9kb3du&#10;cmV2LnhtbFBLAQIUABQAAAAIAIdO4kCjuAtiAAIAAO4DAAAOAAAAAAAAAAEAIAAAACY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1776730</wp:posOffset>
                </wp:positionH>
                <wp:positionV relativeFrom="paragraph">
                  <wp:posOffset>0</wp:posOffset>
                </wp:positionV>
                <wp:extent cx="737870" cy="6985"/>
                <wp:effectExtent l="0" t="31750" r="5080" b="37465"/>
                <wp:wrapNone/>
                <wp:docPr id="185" name="直接连接符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9.9pt;margin-top:0pt;height:0.55pt;width:58.1pt;z-index:251667456;mso-width-relative:page;mso-height-relative:page;" filled="f" stroked="t" coordsize="21600,21600" o:gfxdata="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FM63DtYAAAAGAQAADwAAAAAAAAABACAAAAAiAAAA&#10;ZHJzL2Rvd25yZXYueG1sUEsBAhQAFAAAAAgAh07iQB+NTuYJAgAA+AMAAA4AAAAAAAAAAQAgAAAA&#10;JQEAAGRycy9lMm9Eb2MueG1sUEsFBgAAAAAGAAYAWQEAAKA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0259813A"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0</wp:posOffset>
                </wp:positionV>
                <wp:extent cx="1905" cy="990600"/>
                <wp:effectExtent l="38100" t="0" r="36195" b="0"/>
                <wp:wrapNone/>
                <wp:docPr id="186" name="直接箭头连接符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9906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3.85pt;margin-top:0pt;height:78pt;width:0.15pt;z-index:251679744;mso-width-relative:page;mso-height-relative:page;" filled="f" stroked="t" coordsize="21600,21600" o:gfxdata="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LA4+v2AAAAAgBAAAPAAAAAAAAAAEA&#10;IAAAACIAAABkcnMvZG93bnJldi54bWxQSwECFAAUAAAACACHTuJAgytnmw8CAAAABAAADgAAAAAA&#10;AAABACAAAAAnAQAAZHJzL2Uyb0RvYy54bWxQSwUGAAAAAAYABgBZAQAAq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 w14:paraId="03DBC43B">
      <w:pPr>
        <w:rPr>
          <w:rFonts w:hint="eastAsia"/>
        </w:rPr>
      </w:pPr>
    </w:p>
    <w:p w14:paraId="5225B9B7">
      <w:pPr>
        <w:rPr>
          <w:rFonts w:hint="eastAsia"/>
        </w:rPr>
      </w:pPr>
    </w:p>
    <w:p w14:paraId="4C5C8FEF"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4213860</wp:posOffset>
                </wp:positionH>
                <wp:positionV relativeFrom="paragraph">
                  <wp:posOffset>148590</wp:posOffset>
                </wp:positionV>
                <wp:extent cx="1591310" cy="858520"/>
                <wp:effectExtent l="4445" t="4445" r="23495" b="13335"/>
                <wp:wrapNone/>
                <wp:docPr id="187" name="文本框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85852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B79B233"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1.强化事后监管，发现并及时纠正审批过程中存在的问题。</w:t>
                            </w:r>
                          </w:p>
                          <w:p w14:paraId="6A474B7C"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2.严格执行责任追究制度。</w:t>
                            </w:r>
                          </w:p>
                          <w:p w14:paraId="6530AF1A"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晁红霞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1.8pt;margin-top:11.7pt;height:67.6pt;width:125.3pt;z-index:251694080;mso-width-relative:page;mso-height-relative:page;" filled="f" stroked="t" coordsize="21600,21600" o:gfxdata="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EeT+W&#10;2AAAAAoBAAAPAAAAAAAAAAEAIAAAACIAAABkcnMvZG93bnJldi54bWxQSwECFAAUAAAACACHTuJA&#10;P2DnlSECAABFBAAADgAAAAAAAAABACAAAAAnAQAAZHJzL2Uyb0RvYy54bWxQSwUGAAAAAAYABgBZ&#10;AQAAugU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 w14:paraId="4B79B233"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1.强化事后监管，发现并及时纠正审批过程中存在的问题。</w:t>
                      </w:r>
                    </w:p>
                    <w:p w14:paraId="6A474B7C"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2.严格执行责任追究制度。</w:t>
                      </w:r>
                    </w:p>
                    <w:p w14:paraId="6530AF1A"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晁红霞</w:t>
                      </w:r>
                    </w:p>
                  </w:txbxContent>
                </v:textbox>
              </v:shape>
            </w:pict>
          </mc:Fallback>
        </mc:AlternateContent>
      </w:r>
    </w:p>
    <w:p w14:paraId="00F9019E"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0</wp:posOffset>
                </wp:positionV>
                <wp:extent cx="1591310" cy="891540"/>
                <wp:effectExtent l="4445" t="4445" r="23495" b="18415"/>
                <wp:wrapNone/>
                <wp:docPr id="188" name="文本框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89154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F4850B8"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1.擅自改变审查结论。</w:t>
                            </w:r>
                          </w:p>
                          <w:p w14:paraId="1910A83D"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2.违反程序、违规越权审核审批。</w:t>
                            </w:r>
                          </w:p>
                          <w:p w14:paraId="58413F5A"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3.对符合条件的不批准。</w:t>
                            </w:r>
                          </w:p>
                          <w:p w14:paraId="483E57F9"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风险等级：高</w:t>
                            </w:r>
                          </w:p>
                          <w:p w14:paraId="5B4ECF9F"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7pt;margin-top:0pt;height:70.2pt;width:125.3pt;z-index:251687936;mso-width-relative:page;mso-height-relative:page;" filled="f" stroked="t" coordsize="21600,21600" o:gfxdata="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RxJ3k9QAAAAH&#10;AQAADwAAAAAAAAABACAAAAAiAAAAZHJzL2Rvd25yZXYueG1sUEsBAhQAFAAAAAgAh07iQMOSD/Ig&#10;AgAARQQAAA4AAAAAAAAAAQAgAAAAIwEAAGRycy9lMm9Eb2MueG1sUEsFBgAAAAAGAAYAWQEAALUF&#10;AAAAAA=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 w14:paraId="6F4850B8">
                      <w:pPr>
                        <w:adjustRightInd w:val="0"/>
                        <w:snapToGrid w:val="0"/>
                        <w:spacing w:line="240" w:lineRule="exact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1.擅自改变审查结论。</w:t>
                      </w:r>
                    </w:p>
                    <w:p w14:paraId="1910A83D"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2.违反程序、违规越权审核审批。</w:t>
                      </w:r>
                    </w:p>
                    <w:p w14:paraId="58413F5A"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3.对符合条件的不批准。</w:t>
                      </w:r>
                    </w:p>
                    <w:p w14:paraId="483E57F9"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风险等级：高</w:t>
                      </w:r>
                    </w:p>
                    <w:p w14:paraId="5B4ECF9F"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99060</wp:posOffset>
                </wp:positionV>
                <wp:extent cx="753110" cy="300990"/>
                <wp:effectExtent l="0" t="0" r="0" b="0"/>
                <wp:wrapNone/>
                <wp:docPr id="189" name="文本框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28945797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0pt;margin-top:7.8pt;height:23.7pt;width:59.3pt;z-index:251686912;mso-width-relative:page;mso-height-relative:page;" filled="f" stroked="f" coordsize="21600,21600" o:gfxdata="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opwPvdYAAAAJAQAADwAAAAAAAAABACAAAAAiAAAAZHJz&#10;L2Rvd25yZXYueG1sUEsBAhQAFAAAAAgAh07iQD2eb5nNAQAAjgMAAA4AAAAAAAAAAQAgAAAAJQEA&#10;AGRycy9lMm9Eb2MueG1sUEsFBgAAAAAGAAYAWQEAAGQFAAAAAA=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 w14:paraId="28945797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1896110</wp:posOffset>
                </wp:positionH>
                <wp:positionV relativeFrom="paragraph">
                  <wp:posOffset>99060</wp:posOffset>
                </wp:positionV>
                <wp:extent cx="618490" cy="296545"/>
                <wp:effectExtent l="0" t="0" r="0" b="0"/>
                <wp:wrapNone/>
                <wp:docPr id="190" name="文本框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0C396C05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9.3pt;margin-top:7.8pt;height:23.35pt;width:48.7pt;z-index:251685888;mso-width-relative:page;mso-height-relative:page;" filled="f" stroked="f" coordsize="21600,21600" o:gfxdata="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YocdzdcAAAAJAQAADwAAAAAAAAABACAAAAAiAAAAZHJz&#10;L2Rvd25yZXYueG1sUEsBAhQAFAAAAAgAh07iQOH6jAzMAQAAjgMAAA4AAAAAAAAAAQAgAAAAJgEA&#10;AGRycy9lMm9Eb2MueG1sUEsFBgAAAAAGAAYAWQEAAGQFAAAAAA=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 w14:paraId="0C396C05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 w14:paraId="04FBBDBF"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67945</wp:posOffset>
                </wp:positionV>
                <wp:extent cx="972185" cy="323850"/>
                <wp:effectExtent l="4445" t="4445" r="13970" b="14605"/>
                <wp:wrapNone/>
                <wp:docPr id="191" name="矩形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6FCD15C"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  <w:szCs w:val="18"/>
                              </w:rPr>
                              <w:t>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8pt;margin-top:5.35pt;height:25.5pt;width:76.55pt;z-index:251659264;mso-width-relative:page;mso-height-relative:page;" fillcolor="#FFFFFF" filled="t" stroked="t" coordsize="21600,21600" o:gfxdata="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Duhl92AAAAAkBAAAPAAAAAAAAAAEAIAAAACIAAABkcnMv&#10;ZG93bnJldi54bWxQSwECFAAUAAAACACHTuJAnrhkVQMCAAAsBAAADgAAAAAAAAABACAAAAAn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6FCD15C"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lang w:val="zh-CN"/>
                        </w:rPr>
                      </w:pPr>
                      <w:r>
                        <w:rPr>
                          <w:rFonts w:hint="eastAsia"/>
                          <w:szCs w:val="18"/>
                        </w:rPr>
                        <w:t>决定</w:t>
                      </w:r>
                    </w:p>
                  </w:txbxContent>
                </v:textbox>
              </v:rect>
            </w:pict>
          </mc:Fallback>
        </mc:AlternateContent>
      </w:r>
    </w:p>
    <w:p w14:paraId="5A1254CD"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3491230</wp:posOffset>
                </wp:positionH>
                <wp:positionV relativeFrom="paragraph">
                  <wp:posOffset>0</wp:posOffset>
                </wp:positionV>
                <wp:extent cx="737870" cy="1905"/>
                <wp:effectExtent l="0" t="36195" r="5080" b="38100"/>
                <wp:wrapNone/>
                <wp:docPr id="192" name="直接连接符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87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9pt;margin-top:0pt;height:0.15pt;width:58.1pt;z-index:251684864;mso-width-relative:page;mso-height-relative:page;" filled="f" stroked="t" coordsize="21600,21600" o:gfxdata="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sd+EbdcAAAAFAQAADwAAAAAAAAABACAAAAAiAAAAZHJzL2Rvd25y&#10;ZXYueG1sUEsBAhQAFAAAAAgAh07iQH2fCoz/AQAA7gMAAA4AAAAAAAAAAQAgAAAAJg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1776730</wp:posOffset>
                </wp:positionH>
                <wp:positionV relativeFrom="paragraph">
                  <wp:posOffset>0</wp:posOffset>
                </wp:positionV>
                <wp:extent cx="737870" cy="6985"/>
                <wp:effectExtent l="0" t="31750" r="5080" b="37465"/>
                <wp:wrapNone/>
                <wp:docPr id="193" name="直接连接符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9.9pt;margin-top:0pt;height:0.55pt;width:58.1pt;z-index:251683840;mso-width-relative:page;mso-height-relative:page;" filled="f" stroked="t" coordsize="21600,21600" o:gfxdata="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UzrcO1gAAAAYBAAAPAAAAAAAAAAEAIAAAACIAAABk&#10;cnMvZG93bnJldi54bWxQSwECFAAUAAAACACHTuJAWwAz3ggCAAD4AwAADgAAAAAAAAABACAAAAAl&#10;AQAAZHJzL2Uyb0RvYy54bWxQSwUGAAAAAAYABgBZAQAAn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4BF5714D"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0</wp:posOffset>
                </wp:positionV>
                <wp:extent cx="635" cy="1080135"/>
                <wp:effectExtent l="37465" t="0" r="38100" b="5715"/>
                <wp:wrapNone/>
                <wp:docPr id="194" name="直接箭头连接符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0801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34pt;margin-top:0pt;height:85.05pt;width:0.05pt;z-index:251681792;mso-width-relative:page;mso-height-relative:page;" filled="f" stroked="t" coordsize="21600,21600" o:gfxdata="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7wPeH1wAAAAgBAAAPAAAAAAAAAAEAIAAAACIAAABk&#10;cnMvZG93bnJldi54bWxQSwECFAAUAAAACACHTuJAYEnJ9AcCAAD2AwAADgAAAAAAAAABACAAAAAm&#10;AQAAZHJzL2Uyb0RvYy54bWxQSwUGAAAAAAYABgBZAQAAnw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 w14:paraId="0257243C">
      <w:pPr>
        <w:rPr>
          <w:rFonts w:hint="eastAsia"/>
        </w:rPr>
      </w:pPr>
    </w:p>
    <w:p w14:paraId="08AFCAC1">
      <w:pPr>
        <w:rPr>
          <w:rFonts w:hint="eastAsia"/>
        </w:rPr>
      </w:pPr>
    </w:p>
    <w:p w14:paraId="47E08DDC">
      <w:pPr>
        <w:rPr>
          <w:rFonts w:hint="eastAsia" w:ascii="宋体" w:hAnsi="宋体" w:cs="宋体"/>
          <w:b/>
          <w:bCs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4210050</wp:posOffset>
                </wp:positionH>
                <wp:positionV relativeFrom="paragraph">
                  <wp:posOffset>111125</wp:posOffset>
                </wp:positionV>
                <wp:extent cx="1591310" cy="1044575"/>
                <wp:effectExtent l="4445" t="4445" r="23495" b="17780"/>
                <wp:wrapNone/>
                <wp:docPr id="195" name="文本框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04457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D110E06"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1.严格执行文书制作操作规范。</w:t>
                            </w:r>
                          </w:p>
                          <w:p w14:paraId="685FA54E"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2.落实文书制作限时制。</w:t>
                            </w:r>
                          </w:p>
                          <w:p w14:paraId="78B6377F"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3.加强内部监管，落实责任追究。</w:t>
                            </w:r>
                          </w:p>
                          <w:p w14:paraId="5DB362B9"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晁红霞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1.5pt;margin-top:8.75pt;height:82.25pt;width:125.3pt;z-index:251663360;mso-width-relative:page;mso-height-relative:page;" filled="f" stroked="t" coordsize="21600,21600" o:gfxdata="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9qrbd9gA&#10;AAAKAQAADwAAAAAAAAABACAAAAAiAAAAZHJzL2Rvd25yZXYueG1sUEsBAhQAFAAAAAgAh07iQCPC&#10;EjAfAgAARgQAAA4AAAAAAAAAAQAgAAAAJwEAAGRycy9lMm9Eb2MueG1sUEsFBgAAAAAGAAYAWQEA&#10;ALgFAAAAAA=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 w14:paraId="4D110E06"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1.严格执行文书制作操作规范。</w:t>
                      </w:r>
                    </w:p>
                    <w:p w14:paraId="685FA54E"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2.落实文书制作限时制。</w:t>
                      </w:r>
                    </w:p>
                    <w:p w14:paraId="78B6377F"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3.加强内部监管，落实责任追究。</w:t>
                      </w:r>
                    </w:p>
                    <w:p w14:paraId="5DB362B9"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晁红霞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273050</wp:posOffset>
                </wp:positionV>
                <wp:extent cx="1591310" cy="847725"/>
                <wp:effectExtent l="4445" t="4445" r="23495" b="5080"/>
                <wp:wrapNone/>
                <wp:docPr id="196" name="文本框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84772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BE5411F"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1.擅自改动内容，制作文书不规范。</w:t>
                            </w:r>
                          </w:p>
                          <w:p w14:paraId="0EDF5059"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2.不及时办结。</w:t>
                            </w:r>
                          </w:p>
                          <w:p w14:paraId="079C4A8B"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3.未及时送达。</w:t>
                            </w:r>
                          </w:p>
                          <w:p w14:paraId="148F8E29"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风险等级：低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.5pt;margin-top:21.5pt;height:66.75pt;width:125.3pt;z-index:251661312;mso-width-relative:page;mso-height-relative:page;" filled="f" stroked="t" coordsize="21600,21600" o:gfxdata="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S8QREdgA&#10;AAAJAQAADwAAAAAAAAABACAAAAAiAAAAZHJzL2Rvd25yZXYueG1sUEsBAhQAFAAAAAgAh07iQIm2&#10;HcwfAgAARQQAAA4AAAAAAAAAAQAgAAAAJwEAAGRycy9lMm9Eb2MueG1sUEsFBgAAAAAGAAYAWQEA&#10;ALgFAAAAAA=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 w14:paraId="0BE5411F"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1.擅自改动内容，制作文书不规范。</w:t>
                      </w:r>
                    </w:p>
                    <w:p w14:paraId="0EDF5059"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2.不及时办结。</w:t>
                      </w:r>
                    </w:p>
                    <w:p w14:paraId="079C4A8B"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3.未及时送达。</w:t>
                      </w:r>
                    </w:p>
                    <w:p w14:paraId="148F8E29"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风险等级：低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3411855</wp:posOffset>
                </wp:positionH>
                <wp:positionV relativeFrom="paragraph">
                  <wp:posOffset>321945</wp:posOffset>
                </wp:positionV>
                <wp:extent cx="742315" cy="300990"/>
                <wp:effectExtent l="0" t="0" r="0" b="0"/>
                <wp:wrapNone/>
                <wp:docPr id="197" name="文本框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315" cy="300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7ACB08C6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8.65pt;margin-top:25.35pt;height:23.7pt;width:58.45pt;z-index:251693056;mso-width-relative:page;mso-height-relative:page;" filled="f" stroked="f" coordsize="21600,21600" o:gfxdata="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BzTqVY2QAAAAkBAAAPAAAAAAAAAAEAIAAAACIA&#10;AABkcnMvZG93bnJldi54bWxQSwECFAAUAAAACACHTuJAGDyWis8BAACOAwAADgAAAAAAAAABACAA&#10;AAAoAQAAZHJzL2Uyb0RvYy54bWxQSwUGAAAAAAYABgBZAQAAaQU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 w14:paraId="7ACB08C6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 w14:paraId="50FDF316">
      <w:pPr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宋体" w:hAnsi="宋体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3481705</wp:posOffset>
                </wp:positionH>
                <wp:positionV relativeFrom="paragraph">
                  <wp:posOffset>249555</wp:posOffset>
                </wp:positionV>
                <wp:extent cx="737870" cy="1905"/>
                <wp:effectExtent l="0" t="36195" r="5080" b="38100"/>
                <wp:wrapNone/>
                <wp:docPr id="198" name="直接连接符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87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15pt;margin-top:19.65pt;height:0.15pt;width:58.1pt;z-index:251692032;mso-width-relative:page;mso-height-relative:page;" filled="f" stroked="t" coordsize="21600,21600" o:gfxdata="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W2XtGNoAAAAJAQAADwAAAAAAAAABACAAAAAiAAAAZHJzL2Rv&#10;d25yZXYueG1sUEsBAhQAFAAAAAgAh07iQOZB78L/AQAA7gMAAA4AAAAAAAAAAQAgAAAAK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1752600</wp:posOffset>
                </wp:positionH>
                <wp:positionV relativeFrom="paragraph">
                  <wp:posOffset>282575</wp:posOffset>
                </wp:positionV>
                <wp:extent cx="737870" cy="6985"/>
                <wp:effectExtent l="0" t="31750" r="5080" b="37465"/>
                <wp:wrapNone/>
                <wp:docPr id="199" name="直接连接符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8pt;margin-top:22.25pt;height:0.55pt;width:58.1pt;z-index:251689984;mso-width-relative:page;mso-height-relative:page;" filled="f" stroked="t" coordsize="21600,21600" o:gfxdata="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dj7Ra2gAAAAkBAAAPAAAAAAAAAAEAIAAAACIA&#10;AABkcnMvZG93bnJldi54bWxQSwECFAAUAAAACACHTuJAz8y55AcCAAD4AwAADgAAAAAAAAABACAA&#10;AAApAQAAZHJzL2Uyb0RvYy54bWxQSwUGAAAAAAYABgBZAQAAo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cs="宋体"/>
          <w:b/>
          <w:bCs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1866900</wp:posOffset>
                </wp:positionH>
                <wp:positionV relativeFrom="paragraph">
                  <wp:posOffset>21590</wp:posOffset>
                </wp:positionV>
                <wp:extent cx="618490" cy="296545"/>
                <wp:effectExtent l="0" t="0" r="0" b="0"/>
                <wp:wrapNone/>
                <wp:docPr id="200" name="文本框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3FE104FC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7pt;margin-top:1.7pt;height:23.35pt;width:48.7pt;z-index:251691008;mso-width-relative:page;mso-height-relative:page;" filled="f" stroked="f" coordsize="21600,21600" o:gfxdata="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+h56+2AAAAAgBAAAPAAAAAAAAAAEAIAAAACIAAABk&#10;cnMvZG93bnJldi54bWxQSwECFAAUAAAACACHTuJAOjq+980BAACOAwAADgAAAAAAAAABACAAAAAn&#10;AQAAZHJzL2Uyb0RvYy54bWxQSwUGAAAAAAYABgBZAQAAZgU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 w14:paraId="3FE104FC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宋体"/>
          <w:b/>
          <w:bCs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74295</wp:posOffset>
                </wp:positionV>
                <wp:extent cx="972185" cy="323850"/>
                <wp:effectExtent l="4445" t="4445" r="13970" b="14605"/>
                <wp:wrapNone/>
                <wp:docPr id="201" name="矩形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D245A4C"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  <w:szCs w:val="18"/>
                              </w:rPr>
                              <w:t>送达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6.5pt;margin-top:5.85pt;height:25.5pt;width:76.55pt;z-index:251688960;mso-width-relative:page;mso-height-relative:page;" fillcolor="#FFFFFF" filled="t" stroked="t" coordsize="21600,21600" o:gfxdata="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JJ4uxvYAAAACQEAAA8AAAAAAAAAAQAgAAAAIgAAAGRycy9k&#10;b3ducmV2LnhtbFBLAQIUABQAAAAIAIdO4kBC24UPAgIAACw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1D245A4C"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lang w:val="zh-CN"/>
                        </w:rPr>
                      </w:pPr>
                      <w:r>
                        <w:rPr>
                          <w:rFonts w:hint="eastAsia"/>
                          <w:szCs w:val="18"/>
                        </w:rPr>
                        <w:t>送达</w:t>
                      </w:r>
                    </w:p>
                  </w:txbxContent>
                </v:textbox>
              </v:rect>
            </w:pict>
          </mc:Fallback>
        </mc:AlternateContent>
      </w:r>
    </w:p>
    <w:p w14:paraId="60291AB7">
      <w:pPr>
        <w:spacing w:line="240" w:lineRule="exact"/>
        <w:rPr>
          <w:rFonts w:hint="eastAsia"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2409825</wp:posOffset>
                </wp:positionH>
                <wp:positionV relativeFrom="paragraph">
                  <wp:posOffset>497205</wp:posOffset>
                </wp:positionV>
                <wp:extent cx="1143000" cy="358140"/>
                <wp:effectExtent l="4445" t="4445" r="14605" b="18415"/>
                <wp:wrapNone/>
                <wp:docPr id="202" name="圆角矩形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5814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077BAAB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szCs w:val="18"/>
                              </w:rPr>
                              <w:t>办结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89.75pt;margin-top:39.15pt;height:28.2pt;width:90pt;z-index:251660288;mso-width-relative:page;mso-height-relative:page;" fillcolor="#FFFFFF" filled="t" stroked="t" coordsize="21600,21600" arcsize="0.5" o:gfxdata="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D7eP8NgAAAAKAQAADwAAAAAAAAABACAAAAAiAAAAZHJzL2Rvd25yZXYueG1sUEsBAhQAFAAAAAgA&#10;h07iQGE/tqIlAgAAWgQAAA4AAAAAAAAAAQAgAAAAJwEAAGRycy9lMm9Eb2MueG1sUEsFBgAAAAAG&#10;AAYAWQEAAL4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5077BAAB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szCs w:val="18"/>
                        </w:rPr>
                        <w:t>办结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宋体" w:hAnsi="宋体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2962275</wp:posOffset>
                </wp:positionH>
                <wp:positionV relativeFrom="paragraph">
                  <wp:posOffset>1905</wp:posOffset>
                </wp:positionV>
                <wp:extent cx="635" cy="495300"/>
                <wp:effectExtent l="37465" t="0" r="38100" b="0"/>
                <wp:wrapNone/>
                <wp:docPr id="203" name="直接箭头连接符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53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33.25pt;margin-top:0.15pt;height:39pt;width:0.05pt;z-index:251680768;mso-width-relative:page;mso-height-relative:page;" filled="f" stroked="t" coordsize="21600,21600" o:gfxdata="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4hIPO9YAAAAHAQAADwAAAAAAAAABACAAAAAiAAAA&#10;ZHJzL2Rvd25yZXYueG1sUEsBAhQAFAAAAAgAh07iQCyj/5MJAgAA9QMAAA4AAAAAAAAAAQAgAAAA&#10;JQEAAGRycy9lMm9Eb2MueG1sUEsFBgAAAAAGAAYAWQEAAKA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 w14:paraId="6712ACE7"/>
    <w:p w14:paraId="5F8A1F35"/>
    <w:p w14:paraId="5717CD4E"/>
    <w:p w14:paraId="7C2F6972"/>
    <w:p w14:paraId="7A842DA8"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3843020</wp:posOffset>
                </wp:positionH>
                <wp:positionV relativeFrom="paragraph">
                  <wp:posOffset>85725</wp:posOffset>
                </wp:positionV>
                <wp:extent cx="2171700" cy="1068070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10680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5B6F72D6">
                            <w:pPr>
                              <w:snapToGrid w:val="0"/>
                              <w:spacing w:line="300" w:lineRule="exact"/>
                              <w:rPr>
                                <w:rFonts w:hint="eastAsia" w:ascii="黑体" w:hAnsi="黑体" w:eastAsia="黑体" w:cs="黑体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承办机构：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eastAsia="zh-CN"/>
                              </w:rPr>
                              <w:t>绛县农业农村局</w:t>
                            </w:r>
                          </w:p>
                          <w:p w14:paraId="4A2E99AA">
                            <w:pPr>
                              <w:snapToGrid w:val="0"/>
                              <w:spacing w:line="300" w:lineRule="exact"/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负 责 人：李婷</w:t>
                            </w:r>
                          </w:p>
                          <w:p w14:paraId="00664168">
                            <w:pPr>
                              <w:snapToGrid w:val="0"/>
                              <w:spacing w:line="300" w:lineRule="exact"/>
                              <w:rPr>
                                <w:rFonts w:hint="default" w:ascii="黑体" w:hAnsi="黑体" w:eastAsia="黑体" w:cs="黑体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服务电话：0359-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6523256</w:t>
                            </w:r>
                          </w:p>
                          <w:p w14:paraId="1E9389D3">
                            <w:pPr>
                              <w:snapToGrid w:val="0"/>
                              <w:spacing w:line="300" w:lineRule="exact"/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监督电话：0359-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6523256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2.6pt;margin-top:6.75pt;height:84.1pt;width:171pt;z-index:251695104;mso-width-relative:page;mso-height-relative:page;" filled="f" stroked="f" coordsize="21600,21600" o:gfxdata="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Ia55jPYAAAACgEAAA8AAAAAAAAAAQAgAAAAIgAA&#10;AGRycy9kb3ducmV2LnhtbFBLAQIUABQAAAAIAIdO4kABju+azwEAAIwDAAAOAAAAAAAAAAEAIAAA&#10;ACcBAABkcnMvZTJvRG9jLnhtbFBLBQYAAAAABgAGAFkBAABoBQAA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 w14:paraId="5B6F72D6">
                      <w:pPr>
                        <w:snapToGrid w:val="0"/>
                        <w:spacing w:line="300" w:lineRule="exact"/>
                        <w:rPr>
                          <w:rFonts w:hint="eastAsia" w:ascii="黑体" w:hAnsi="黑体" w:eastAsia="黑体" w:cs="黑体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承办机构：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eastAsia="zh-CN"/>
                        </w:rPr>
                        <w:t>绛县农业农村局</w:t>
                      </w:r>
                    </w:p>
                    <w:p w14:paraId="4A2E99AA">
                      <w:pPr>
                        <w:snapToGrid w:val="0"/>
                        <w:spacing w:line="300" w:lineRule="exact"/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负 责 人：李婷</w:t>
                      </w:r>
                    </w:p>
                    <w:p w14:paraId="00664168">
                      <w:pPr>
                        <w:snapToGrid w:val="0"/>
                        <w:spacing w:line="300" w:lineRule="exact"/>
                        <w:rPr>
                          <w:rFonts w:hint="default" w:ascii="黑体" w:hAnsi="黑体" w:eastAsia="黑体" w:cs="黑体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服务电话：0359-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6523256</w:t>
                      </w:r>
                    </w:p>
                    <w:p w14:paraId="1E9389D3">
                      <w:pPr>
                        <w:snapToGrid w:val="0"/>
                        <w:spacing w:line="300" w:lineRule="exact"/>
                        <w:rPr>
                          <w:rFonts w:hint="eastAsia" w:ascii="黑体" w:hAnsi="黑体" w:eastAsia="黑体" w:cs="黑体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监督电话：0359-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6523256</w:t>
                      </w:r>
                    </w:p>
                  </w:txbxContent>
                </v:textbox>
              </v:shape>
            </w:pict>
          </mc:Fallback>
        </mc:AlternateContent>
      </w:r>
    </w:p>
    <w:p w14:paraId="65339BFD">
      <w:pPr>
        <w:jc w:val="both"/>
        <w:rPr>
          <w:rFonts w:hint="eastAsia" w:ascii="黑体" w:hAnsi="黑体" w:eastAsia="黑体" w:cs="黑体"/>
          <w:sz w:val="36"/>
          <w:szCs w:val="36"/>
        </w:rPr>
      </w:pPr>
    </w:p>
    <w:sectPr>
      <w:pgSz w:w="11906" w:h="16838"/>
      <w:pgMar w:top="1440" w:right="839" w:bottom="1440" w:left="89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lM2ZlMGI3NTE2ZTdmYjI5YTk1MTlhODE3ZmE4NjgifQ=="/>
  </w:docVars>
  <w:rsids>
    <w:rsidRoot w:val="00000000"/>
    <w:rsid w:val="5F21144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5">
    <w:name w:val="Body Text First Indent"/>
    <w:basedOn w:val="2"/>
    <w:qFormat/>
    <w:uiPriority w:val="0"/>
    <w:pPr>
      <w:ind w:firstLine="420" w:firstLineChars="100"/>
    </w:pPr>
  </w:style>
  <w:style w:type="paragraph" w:styleId="6">
    <w:name w:val="Body Text First Indent 2"/>
    <w:basedOn w:val="3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2018-08-22T16:34:00Z</dcterms:created>
  <dc:creator>Administrator</dc:creator>
  <cp:lastModifiedBy>凯</cp:lastModifiedBy>
  <cp:lastPrinted>2020-12-18T04:27:00Z</cp:lastPrinted>
  <dcterms:modified xsi:type="dcterms:W3CDTF">2024-10-15T07:22:25Z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A6BFF163801D4E3EA916B02120AB07C4_13</vt:lpwstr>
  </property>
</Properties>
</file>